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JOHN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Yeovil, Somerset. Shepherd.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Philip Mitchell(q.v.) brought a plaint of debt against her, John Noble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Congresbury(q.v.), John Snygge of Bedminster(q.v.) and John Boky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Kingston(q.v.). 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FF4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33FF4" w:rsidP="00E33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FF4" w:rsidRDefault="00E33FF4" w:rsidP="00564E3C">
      <w:pPr>
        <w:spacing w:after="0" w:line="240" w:lineRule="auto"/>
      </w:pPr>
      <w:r>
        <w:separator/>
      </w:r>
    </w:p>
  </w:endnote>
  <w:endnote w:type="continuationSeparator" w:id="0">
    <w:p w:rsidR="00E33FF4" w:rsidRDefault="00E33F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3FF4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FF4" w:rsidRDefault="00E33FF4" w:rsidP="00564E3C">
      <w:pPr>
        <w:spacing w:after="0" w:line="240" w:lineRule="auto"/>
      </w:pPr>
      <w:r>
        <w:separator/>
      </w:r>
    </w:p>
  </w:footnote>
  <w:footnote w:type="continuationSeparator" w:id="0">
    <w:p w:rsidR="00E33FF4" w:rsidRDefault="00E33F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F4"/>
    <w:rsid w:val="00372DC6"/>
    <w:rsid w:val="00564E3C"/>
    <w:rsid w:val="0064591D"/>
    <w:rsid w:val="00DD5B8A"/>
    <w:rsid w:val="00E33FF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0B2BF-8B4E-4B11-A225-3852C616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2016-01-12T22:28:00Z</dcterms:created>
  <dcterms:modified xsi:type="dcterms:W3CDTF">2016-01-12T22:29:00Z</dcterms:modified>
</cp:coreProperties>
</file>